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18517C7C" w14:textId="49CEA686" w:rsidR="00876790" w:rsidRPr="00876790" w:rsidRDefault="00876790" w:rsidP="00876790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87679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746F4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9</w:t>
                                    </w:r>
                                  </w:p>
                                  <w:p w14:paraId="3D93EF05" w14:textId="09215A4C" w:rsidR="001466B0" w:rsidRPr="00F737DC" w:rsidRDefault="00746F4B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18517C7C" w14:textId="49CEA686" w:rsidR="00876790" w:rsidRPr="00876790" w:rsidRDefault="00876790" w:rsidP="00876790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87679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746F4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9</w:t>
                              </w:r>
                            </w:p>
                            <w:p w14:paraId="3D93EF05" w14:textId="09215A4C" w:rsidR="001466B0" w:rsidRPr="00F737DC" w:rsidRDefault="00746F4B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746F4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746F4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746F4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746F4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746F4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746F4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809F2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46F4B"/>
    <w:rsid w:val="00780880"/>
    <w:rsid w:val="0079391F"/>
    <w:rsid w:val="007B0E1F"/>
    <w:rsid w:val="007B6F6F"/>
    <w:rsid w:val="00820C9F"/>
    <w:rsid w:val="0082707E"/>
    <w:rsid w:val="008315B0"/>
    <w:rsid w:val="00837E8F"/>
    <w:rsid w:val="00876790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29</cp:revision>
  <cp:lastPrinted>2011-03-04T18:48:00Z</cp:lastPrinted>
  <dcterms:created xsi:type="dcterms:W3CDTF">2014-01-15T13:04:00Z</dcterms:created>
  <dcterms:modified xsi:type="dcterms:W3CDTF">2022-03-11T20:39:00Z</dcterms:modified>
</cp:coreProperties>
</file>